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Wokingham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Wokingham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Wokingham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Wokingham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Wokingham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Wokingham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45.0% </w:t>
      </w:r>
      <w:r w:rsidRPr="004747BF">
        <w:rPr>
          <w:rFonts w:ascii="Libre Franklin Light" w:eastAsia="Times New Roman" w:hAnsi="Libre Franklin Light" w:cs="Calibri Light"/>
        </w:rPr>
        <w:t xml:space="preserve">of those respondents classified as PGSI 8+ in Wokingham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Wokingham is estimated to be </w:t>
      </w:r>
      <w:r w:rsidRPr="00773DF7">
        <w:rPr>
          <w:rFonts w:ascii="Libre Franklin Light" w:eastAsia="Times New Roman" w:hAnsi="Libre Franklin Light" w:cs="Calibri Light"/>
          <w:b/>
          <w:bCs/>
          <w:color w:val="C45911" w:themeColor="accent2" w:themeShade="BF"/>
        </w:rPr>
        <w:t xml:space="preserve">£2,691,841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Wokingham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Wokingham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Wokingham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Wokingham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oking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Wokingham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oking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Wokingham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Wokingham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oking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Wokingham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Wokingham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similar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Wokingham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Wokingham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Wokingham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Wokingham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£2,691,841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Wokingham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£43,846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£906,753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£64,957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£18,269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£33,493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£1,624,523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£2,691,841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Wokingham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Wokingham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Wokingham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Wokingham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Wokingham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Wokingham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45.0%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Wokingham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Wokingham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Wokingham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Wokingham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Wokingham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45.0%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Wokingham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E6DB21B-A094-4BC0-878E-95CB46C2CEB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